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0F73F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14:paraId="37E9F2C5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251342F7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6EFCB793" w14:textId="77777777"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14:paraId="701B64EE" w14:textId="77777777"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65FBF944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0E969AD2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14:paraId="42BE1A18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35C89" w14:textId="77777777" w:rsidR="008075D7" w:rsidRDefault="008075D7">
      <w:pPr>
        <w:spacing w:after="0" w:line="20" w:lineRule="exact"/>
      </w:pPr>
    </w:p>
  </w:endnote>
  <w:endnote w:type="continuationSeparator" w:id="0">
    <w:p w14:paraId="3C62FD3F" w14:textId="77777777" w:rsidR="008075D7" w:rsidRDefault="008075D7">
      <w:pPr>
        <w:spacing w:after="0" w:line="20" w:lineRule="exact"/>
      </w:pPr>
    </w:p>
  </w:endnote>
  <w:endnote w:type="continuationNotice" w:id="1">
    <w:p w14:paraId="045A45C1" w14:textId="77777777" w:rsidR="008075D7" w:rsidRDefault="008075D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9A54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F26B118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1A64BBD0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35B4E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61428EA5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3E7748">
      <w:rPr>
        <w:rFonts w:ascii="Arial" w:hAnsi="Arial" w:cs="Arial"/>
        <w:sz w:val="20"/>
      </w:rPr>
      <w:t>6099</w:t>
    </w:r>
  </w:p>
  <w:p w14:paraId="51674730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0222EC89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9303F" w14:textId="77777777" w:rsidR="008075D7" w:rsidRDefault="008075D7">
      <w:pPr>
        <w:spacing w:after="0" w:line="240" w:lineRule="auto"/>
      </w:pPr>
      <w:r>
        <w:separator/>
      </w:r>
    </w:p>
  </w:footnote>
  <w:footnote w:type="continuationSeparator" w:id="0">
    <w:p w14:paraId="703F52A5" w14:textId="77777777" w:rsidR="008075D7" w:rsidRDefault="008075D7">
      <w:pPr>
        <w:spacing w:after="0" w:line="240" w:lineRule="auto"/>
      </w:pPr>
      <w:r>
        <w:continuationSeparator/>
      </w:r>
    </w:p>
  </w:footnote>
  <w:footnote w:type="continuationNotice" w:id="1">
    <w:p w14:paraId="2053D4D0" w14:textId="77777777" w:rsidR="008075D7" w:rsidRDefault="008075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585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5C510636" wp14:editId="2B68248E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5A2A3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5D1347F1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BD89F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01C20742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0B9D2AFF" w14:textId="1E35E552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03003E">
      <w:rPr>
        <w:rFonts w:ascii="Arial" w:hAnsi="Arial" w:cs="Arial"/>
        <w:sz w:val="20"/>
      </w:rPr>
      <w:t>21</w:t>
    </w:r>
  </w:p>
  <w:p w14:paraId="27873F13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3003E"/>
    <w:rsid w:val="000D51B6"/>
    <w:rsid w:val="000D6B3B"/>
    <w:rsid w:val="00133837"/>
    <w:rsid w:val="00146C36"/>
    <w:rsid w:val="001B25F1"/>
    <w:rsid w:val="001C15EF"/>
    <w:rsid w:val="001C2D2C"/>
    <w:rsid w:val="001E2C98"/>
    <w:rsid w:val="002862B4"/>
    <w:rsid w:val="0029435D"/>
    <w:rsid w:val="002C1799"/>
    <w:rsid w:val="00336110"/>
    <w:rsid w:val="00352377"/>
    <w:rsid w:val="00355227"/>
    <w:rsid w:val="003C525A"/>
    <w:rsid w:val="003E7748"/>
    <w:rsid w:val="00410462"/>
    <w:rsid w:val="00424C78"/>
    <w:rsid w:val="004D7CEB"/>
    <w:rsid w:val="00666DD9"/>
    <w:rsid w:val="006B75F4"/>
    <w:rsid w:val="006C02CA"/>
    <w:rsid w:val="00735235"/>
    <w:rsid w:val="007B7E60"/>
    <w:rsid w:val="007F1A34"/>
    <w:rsid w:val="008075D7"/>
    <w:rsid w:val="008159E7"/>
    <w:rsid w:val="00831D3F"/>
    <w:rsid w:val="008C4565"/>
    <w:rsid w:val="00971F8C"/>
    <w:rsid w:val="009A3F75"/>
    <w:rsid w:val="009B0AA8"/>
    <w:rsid w:val="00A012FF"/>
    <w:rsid w:val="00A92386"/>
    <w:rsid w:val="00AC321D"/>
    <w:rsid w:val="00B40B14"/>
    <w:rsid w:val="00B75170"/>
    <w:rsid w:val="00BB27EE"/>
    <w:rsid w:val="00BE5289"/>
    <w:rsid w:val="00C973D8"/>
    <w:rsid w:val="00CE632A"/>
    <w:rsid w:val="00D05BB3"/>
    <w:rsid w:val="00D43864"/>
    <w:rsid w:val="00D8286A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CDC14D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AFE20-05C8-F244-B67F-19DAE27AA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C:\Users\TRANGMAA\AppData\Roaming\plato\data\main\template-files\uk-blank-hs.dot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Microsoft Office User</cp:lastModifiedBy>
  <cp:revision>2</cp:revision>
  <dcterms:created xsi:type="dcterms:W3CDTF">2021-10-26T14:18:00Z</dcterms:created>
  <dcterms:modified xsi:type="dcterms:W3CDTF">2021-10-26T14:18:00Z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